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5F926AB5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043A3B5D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69D837A1" w14:textId="77777777" w:rsidR="00754318" w:rsidRPr="00B61D21" w:rsidRDefault="00754318" w:rsidP="00754318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 hierbei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38C70438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77777777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2F066386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E70ADA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34399773" w14:textId="77777777" w:rsidR="0090046A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</w:p>
    <w:bookmarkEnd w:id="0"/>
    <w:p w14:paraId="450C5B40" w14:textId="0334ED7E" w:rsidR="002A5214" w:rsidRPr="002A5214" w:rsidRDefault="002A5214" w:rsidP="002A5214">
      <w:pPr>
        <w:spacing w:before="180" w:after="180"/>
        <w:jc w:val="both"/>
        <w:rPr>
          <w:rFonts w:cs="Arial"/>
          <w:color w:val="000000"/>
        </w:rPr>
      </w:pPr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58786" w14:textId="77777777" w:rsidR="00B7417F" w:rsidRDefault="00B7417F" w:rsidP="003D338A">
      <w:pPr>
        <w:spacing w:after="0"/>
      </w:pPr>
      <w:r>
        <w:separator/>
      </w:r>
    </w:p>
  </w:endnote>
  <w:endnote w:type="continuationSeparator" w:id="0">
    <w:p w14:paraId="12DF0D73" w14:textId="77777777" w:rsidR="00B7417F" w:rsidRDefault="00B7417F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78E046C7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F56B05">
      <w:rPr>
        <w:noProof/>
      </w:rPr>
      <w:instrText>1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E70AD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E70ADA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E470" w14:textId="77777777" w:rsidR="00B7417F" w:rsidRDefault="00B7417F" w:rsidP="003D338A">
      <w:pPr>
        <w:spacing w:after="0"/>
      </w:pPr>
      <w:r>
        <w:separator/>
      </w:r>
    </w:p>
  </w:footnote>
  <w:footnote w:type="continuationSeparator" w:id="0">
    <w:p w14:paraId="65B51436" w14:textId="77777777" w:rsidR="00B7417F" w:rsidRDefault="00B7417F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F006" w14:textId="77777777" w:rsidR="00754318" w:rsidRDefault="004D1617" w:rsidP="004D1617">
    <w:pPr>
      <w:pBdr>
        <w:bottom w:val="single" w:sz="8" w:space="5" w:color="004994"/>
      </w:pBdr>
      <w:spacing w:after="300"/>
      <w:contextualSpacing/>
      <w:rPr>
        <w:rFonts w:eastAsia="Times New Roman" w:cs="Arial"/>
        <w:color w:val="004994"/>
        <w:spacing w:val="5"/>
        <w:kern w:val="28"/>
      </w:rPr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bookmarkStart w:id="1" w:name="_Hlk199338793"/>
    <w:r w:rsidR="003144DC" w:rsidRPr="003144DC">
      <w:rPr>
        <w:rFonts w:eastAsia="Times New Roman" w:cs="Arial"/>
        <w:color w:val="004994"/>
        <w:spacing w:val="5"/>
        <w:kern w:val="28"/>
      </w:rPr>
      <w:t>Wartung von Laborgeräten, Los°8</w:t>
    </w:r>
    <w:r w:rsidR="00754318">
      <w:rPr>
        <w:rFonts w:eastAsia="Times New Roman" w:cs="Arial"/>
        <w:color w:val="004994"/>
        <w:spacing w:val="5"/>
        <w:kern w:val="28"/>
      </w:rPr>
      <w:t>a</w:t>
    </w:r>
    <w:r w:rsidR="003144DC" w:rsidRPr="003144DC">
      <w:rPr>
        <w:rFonts w:eastAsia="Times New Roman" w:cs="Arial"/>
        <w:color w:val="004994"/>
        <w:spacing w:val="5"/>
        <w:kern w:val="28"/>
      </w:rPr>
      <w:t xml:space="preserve"> </w:t>
    </w:r>
    <w:r w:rsidR="003144DC">
      <w:rPr>
        <w:rFonts w:eastAsia="Times New Roman" w:cs="Arial"/>
        <w:color w:val="004994"/>
        <w:spacing w:val="5"/>
        <w:kern w:val="28"/>
      </w:rPr>
      <w:t>–</w:t>
    </w:r>
    <w:r w:rsidR="003144DC" w:rsidRPr="003144DC">
      <w:rPr>
        <w:rFonts w:eastAsia="Times New Roman" w:cs="Arial"/>
        <w:color w:val="004994"/>
        <w:spacing w:val="5"/>
        <w:kern w:val="28"/>
      </w:rPr>
      <w:t xml:space="preserve"> Photometer</w:t>
    </w:r>
    <w:r w:rsidR="003144DC">
      <w:rPr>
        <w:rFonts w:eastAsia="Times New Roman" w:cs="Arial"/>
        <w:color w:val="004994"/>
        <w:spacing w:val="5"/>
        <w:kern w:val="28"/>
      </w:rPr>
      <w:t xml:space="preserve"> </w:t>
    </w:r>
    <w:r w:rsidR="00E70ADA">
      <w:rPr>
        <w:rFonts w:eastAsia="Times New Roman" w:cs="Arial"/>
        <w:color w:val="004994"/>
        <w:spacing w:val="5"/>
        <w:kern w:val="28"/>
      </w:rPr>
      <w:t>(25_EU_019_</w:t>
    </w:r>
    <w:r w:rsidR="003144DC">
      <w:rPr>
        <w:rFonts w:eastAsia="Times New Roman" w:cs="Arial"/>
        <w:color w:val="004994"/>
        <w:spacing w:val="5"/>
        <w:kern w:val="28"/>
      </w:rPr>
      <w:t>8</w:t>
    </w:r>
    <w:r w:rsidR="00754318">
      <w:rPr>
        <w:rFonts w:eastAsia="Times New Roman" w:cs="Arial"/>
        <w:color w:val="004994"/>
        <w:spacing w:val="5"/>
        <w:kern w:val="28"/>
      </w:rPr>
      <w:t>a</w:t>
    </w:r>
    <w:r w:rsidR="00E70ADA">
      <w:rPr>
        <w:rFonts w:eastAsia="Times New Roman" w:cs="Arial"/>
        <w:color w:val="004994"/>
        <w:spacing w:val="5"/>
        <w:kern w:val="28"/>
      </w:rPr>
      <w:t>)</w:t>
    </w:r>
    <w:bookmarkEnd w:id="1"/>
    <w:r>
      <w:rPr>
        <w:rFonts w:eastAsia="Times New Roman" w:cs="Arial"/>
        <w:color w:val="004994"/>
        <w:spacing w:val="5"/>
        <w:kern w:val="28"/>
      </w:rPr>
      <w:t>,</w:t>
    </w:r>
  </w:p>
  <w:p w14:paraId="67F82365" w14:textId="7A910955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txXxbZAUaXSfnIRO52O7cq1Vs3fCXH51CVQ7yQcPKZitgRTCwRamVR4uT4Lh9hChII3frixH2ZFIwgrFx3ZfPw==" w:salt="z35orfBjpnWQc6YnsSdWl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2B28"/>
    <w:rsid w:val="000E4E59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144DC"/>
    <w:rsid w:val="003333F5"/>
    <w:rsid w:val="0035340D"/>
    <w:rsid w:val="0037147A"/>
    <w:rsid w:val="00383F4B"/>
    <w:rsid w:val="0039359D"/>
    <w:rsid w:val="00394925"/>
    <w:rsid w:val="003A43FE"/>
    <w:rsid w:val="003B329D"/>
    <w:rsid w:val="003C27B7"/>
    <w:rsid w:val="003C2FED"/>
    <w:rsid w:val="003C3576"/>
    <w:rsid w:val="003D338A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10A3"/>
    <w:rsid w:val="004C2441"/>
    <w:rsid w:val="004D1617"/>
    <w:rsid w:val="004D289B"/>
    <w:rsid w:val="004F1700"/>
    <w:rsid w:val="00507BB9"/>
    <w:rsid w:val="005116C4"/>
    <w:rsid w:val="00524C2A"/>
    <w:rsid w:val="00524C3F"/>
    <w:rsid w:val="00530B79"/>
    <w:rsid w:val="00540F98"/>
    <w:rsid w:val="005415F4"/>
    <w:rsid w:val="0054573A"/>
    <w:rsid w:val="00551928"/>
    <w:rsid w:val="00553B4E"/>
    <w:rsid w:val="005608E4"/>
    <w:rsid w:val="00561121"/>
    <w:rsid w:val="00586201"/>
    <w:rsid w:val="005930D4"/>
    <w:rsid w:val="005D2EE2"/>
    <w:rsid w:val="005D58C5"/>
    <w:rsid w:val="005D681D"/>
    <w:rsid w:val="005E1475"/>
    <w:rsid w:val="005E284F"/>
    <w:rsid w:val="005F4993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6B28"/>
    <w:rsid w:val="006D3695"/>
    <w:rsid w:val="00701A79"/>
    <w:rsid w:val="0070255E"/>
    <w:rsid w:val="00752A2D"/>
    <w:rsid w:val="00752B79"/>
    <w:rsid w:val="00754318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3A7A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0603D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AF199F"/>
    <w:rsid w:val="00B14076"/>
    <w:rsid w:val="00B1521A"/>
    <w:rsid w:val="00B22BBF"/>
    <w:rsid w:val="00B23370"/>
    <w:rsid w:val="00B24A36"/>
    <w:rsid w:val="00B2551E"/>
    <w:rsid w:val="00B50D13"/>
    <w:rsid w:val="00B6265C"/>
    <w:rsid w:val="00B63F55"/>
    <w:rsid w:val="00B73A01"/>
    <w:rsid w:val="00B7417F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E5694"/>
    <w:rsid w:val="00DF4953"/>
    <w:rsid w:val="00DF6C87"/>
    <w:rsid w:val="00E010B7"/>
    <w:rsid w:val="00E01941"/>
    <w:rsid w:val="00E617C0"/>
    <w:rsid w:val="00E63236"/>
    <w:rsid w:val="00E645B2"/>
    <w:rsid w:val="00E70ADA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F1479E"/>
    <w:rsid w:val="00F21FEB"/>
    <w:rsid w:val="00F56B05"/>
    <w:rsid w:val="00F663CD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F3B091-201D-430C-B1D1-98A9D376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228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Wudka, Laura</cp:lastModifiedBy>
  <cp:revision>2</cp:revision>
  <cp:lastPrinted>2011-09-03T11:20:00Z</cp:lastPrinted>
  <dcterms:created xsi:type="dcterms:W3CDTF">2026-04-29T12:58:00Z</dcterms:created>
  <dcterms:modified xsi:type="dcterms:W3CDTF">2026-04-29T12:58:00Z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187400</vt:r8>
  </property>
</Properties>
</file>